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33874" w14:textId="53C02983" w:rsidR="009543B7" w:rsidRPr="00BA0AE6" w:rsidRDefault="009543B7" w:rsidP="009543B7">
      <w:pPr>
        <w:pStyle w:val="Header"/>
        <w:tabs>
          <w:tab w:val="right" w:pos="9639"/>
        </w:tabs>
        <w:rPr>
          <w:bCs/>
          <w:noProof w:val="0"/>
          <w:sz w:val="24"/>
          <w:szCs w:val="24"/>
        </w:rPr>
      </w:pPr>
      <w:r w:rsidRPr="00BA0AE6">
        <w:rPr>
          <w:bCs/>
          <w:noProof w:val="0"/>
          <w:sz w:val="24"/>
          <w:szCs w:val="24"/>
        </w:rPr>
        <w:t>3GPP TSG</w:t>
      </w:r>
      <w:r>
        <w:rPr>
          <w:bCs/>
          <w:noProof w:val="0"/>
          <w:sz w:val="24"/>
          <w:szCs w:val="24"/>
        </w:rPr>
        <w:t>-</w:t>
      </w:r>
      <w:r w:rsidRPr="00BA0AE6">
        <w:rPr>
          <w:bCs/>
          <w:noProof w:val="0"/>
          <w:sz w:val="24"/>
          <w:szCs w:val="24"/>
        </w:rPr>
        <w:t>RAN</w:t>
      </w:r>
      <w:r>
        <w:rPr>
          <w:bCs/>
          <w:noProof w:val="0"/>
          <w:sz w:val="24"/>
          <w:szCs w:val="24"/>
        </w:rPr>
        <w:t xml:space="preserve"> WG4 </w:t>
      </w:r>
      <w:r w:rsidRPr="00BA0AE6">
        <w:rPr>
          <w:bCs/>
          <w:noProof w:val="0"/>
          <w:sz w:val="24"/>
          <w:szCs w:val="24"/>
        </w:rPr>
        <w:t>Meeting #</w:t>
      </w:r>
      <w:r>
        <w:rPr>
          <w:bCs/>
          <w:noProof w:val="0"/>
          <w:sz w:val="24"/>
          <w:szCs w:val="24"/>
        </w:rPr>
        <w:t>92bis</w:t>
      </w:r>
      <w:r w:rsidRPr="00BA0AE6">
        <w:rPr>
          <w:rFonts w:hint="eastAsia"/>
          <w:bCs/>
          <w:noProof w:val="0"/>
          <w:sz w:val="24"/>
          <w:szCs w:val="24"/>
        </w:rPr>
        <w:tab/>
      </w:r>
      <w:r w:rsidRPr="009543B7">
        <w:rPr>
          <w:bCs/>
          <w:noProof w:val="0"/>
          <w:sz w:val="24"/>
          <w:szCs w:val="24"/>
        </w:rPr>
        <w:t>R4-1911646</w:t>
      </w:r>
    </w:p>
    <w:p w14:paraId="2149757C" w14:textId="77777777" w:rsidR="009543B7" w:rsidRPr="00C03B0B" w:rsidRDefault="009543B7" w:rsidP="009543B7">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 xml:space="preserve">18th </w:t>
      </w:r>
      <w:proofErr w:type="gramStart"/>
      <w:r w:rsidRPr="00C03B0B">
        <w:rPr>
          <w:bCs/>
          <w:noProof w:val="0"/>
          <w:sz w:val="24"/>
          <w:szCs w:val="24"/>
        </w:rPr>
        <w:t>Oct,</w:t>
      </w:r>
      <w:proofErr w:type="gramEnd"/>
      <w:r w:rsidRPr="00C03B0B">
        <w:rPr>
          <w:bCs/>
          <w:noProof w:val="0"/>
          <w:sz w:val="24"/>
          <w:szCs w:val="24"/>
        </w:rPr>
        <w:t xml:space="preserve"> 2019</w:t>
      </w:r>
    </w:p>
    <w:p w14:paraId="22C1D648" w14:textId="4786B74F" w:rsidR="00BA0AE6" w:rsidRPr="009543B7" w:rsidRDefault="00BA0AE6" w:rsidP="00CA26CE">
      <w:pPr>
        <w:pStyle w:val="Header"/>
        <w:rPr>
          <w:bCs/>
          <w:noProof w:val="0"/>
          <w:sz w:val="24"/>
          <w:lang w:eastAsia="ja-JP"/>
        </w:rPr>
      </w:pPr>
    </w:p>
    <w:p w14:paraId="1633215A" w14:textId="42933065" w:rsidR="005E1306" w:rsidRDefault="005E1306" w:rsidP="00CA26CE">
      <w:pPr>
        <w:pStyle w:val="Header"/>
        <w:rPr>
          <w:bCs/>
          <w:noProof w:val="0"/>
          <w:sz w:val="24"/>
          <w:lang w:val="en-GB" w:eastAsia="ja-JP"/>
        </w:rPr>
      </w:pPr>
    </w:p>
    <w:p w14:paraId="23B45D19" w14:textId="596449B8" w:rsidR="005E1306" w:rsidRDefault="005E1306" w:rsidP="00CA26CE">
      <w:pPr>
        <w:pStyle w:val="Header"/>
        <w:rPr>
          <w:bCs/>
          <w:noProof w:val="0"/>
          <w:sz w:val="24"/>
          <w:lang w:val="en-GB" w:eastAsia="ja-JP"/>
        </w:rPr>
      </w:pPr>
    </w:p>
    <w:p w14:paraId="776CF62D" w14:textId="77777777" w:rsidR="005E1306" w:rsidRPr="00850D96" w:rsidRDefault="005E1306" w:rsidP="00CA26CE">
      <w:pPr>
        <w:pStyle w:val="Header"/>
        <w:rPr>
          <w:bCs/>
          <w:noProof w:val="0"/>
          <w:sz w:val="24"/>
          <w:lang w:val="en-GB" w:eastAsia="ja-JP"/>
        </w:rPr>
      </w:pPr>
    </w:p>
    <w:p w14:paraId="30E02941" w14:textId="4346D98B"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527D20">
        <w:rPr>
          <w:rFonts w:cs="Arial"/>
          <w:b/>
          <w:bCs/>
          <w:sz w:val="24"/>
        </w:rPr>
        <w:t>9.20.1</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51B7F5C6" w:rsidR="0034111C" w:rsidRPr="009543B7" w:rsidRDefault="0034111C" w:rsidP="009543B7">
      <w:pPr>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9543B7">
        <w:rPr>
          <w:rFonts w:ascii="Arial" w:hAnsi="Arial" w:cs="Arial"/>
          <w:b/>
          <w:bCs/>
          <w:sz w:val="24"/>
        </w:rPr>
        <w:tab/>
      </w:r>
      <w:r w:rsidR="009543B7">
        <w:rPr>
          <w:rFonts w:ascii="Arial" w:hAnsi="Arial" w:cs="Arial"/>
          <w:b/>
          <w:bCs/>
          <w:sz w:val="24"/>
        </w:rPr>
        <w:tab/>
      </w:r>
      <w:r w:rsidR="009543B7">
        <w:rPr>
          <w:rFonts w:ascii="Arial" w:hAnsi="Arial" w:cs="Arial"/>
          <w:b/>
          <w:bCs/>
          <w:sz w:val="24"/>
        </w:rPr>
        <w:tab/>
      </w:r>
      <w:r w:rsidR="009543B7">
        <w:rPr>
          <w:rFonts w:ascii="Arial" w:hAnsi="Arial" w:cs="Arial"/>
          <w:b/>
          <w:bCs/>
          <w:sz w:val="24"/>
        </w:rPr>
        <w:tab/>
      </w:r>
      <w:r w:rsidR="009543B7" w:rsidRPr="009543B7">
        <w:rPr>
          <w:rFonts w:ascii="Arial" w:hAnsi="Arial" w:cs="Arial"/>
          <w:b/>
          <w:bCs/>
          <w:sz w:val="24"/>
          <w:szCs w:val="24"/>
        </w:rPr>
        <w:t>UE capability aspects for new NR FDD bands with variable duplex</w:t>
      </w:r>
    </w:p>
    <w:p w14:paraId="30E02944" w14:textId="6428C97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272AE8">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4070B06F" w14:textId="520C6874" w:rsidR="00FE6F81" w:rsidRDefault="00410025" w:rsidP="00560B46">
      <w:r>
        <w:t xml:space="preserve">The new WID on </w:t>
      </w:r>
      <w:r w:rsidRPr="00B673A6">
        <w:t>NR FDD bands with variable duplex</w:t>
      </w:r>
      <w:r w:rsidR="00560B46">
        <w:t xml:space="preserve"> was approved in RAN#84 in [1]</w:t>
      </w:r>
      <w:r w:rsidR="00FE6F81">
        <w:t xml:space="preserve"> to specify </w:t>
      </w:r>
      <w:r w:rsidR="00B17753">
        <w:t>the following new NR FDD frequency bands for</w:t>
      </w:r>
      <w:r w:rsidR="00B17753" w:rsidRPr="00B17753">
        <w:t xml:space="preserve"> Europe</w:t>
      </w:r>
      <w:r w:rsidR="00B17753">
        <w:t xml:space="preserve"> in release independent manner from the Rel-15 onwards</w:t>
      </w:r>
      <w:r w:rsidR="00B17753" w:rsidRPr="00B17753">
        <w:t>:</w:t>
      </w:r>
    </w:p>
    <w:p w14:paraId="5222D80A" w14:textId="77777777" w:rsidR="00B17753" w:rsidRPr="00B17753" w:rsidRDefault="00B17753" w:rsidP="00B17753">
      <w:pPr>
        <w:ind w:left="284"/>
        <w:rPr>
          <w:lang w:val="en-US"/>
        </w:rPr>
      </w:pPr>
      <w:r w:rsidRPr="00B17753">
        <w:rPr>
          <w:lang w:val="en-US"/>
        </w:rPr>
        <w:t>a)</w:t>
      </w:r>
      <w:r w:rsidRPr="00B17753">
        <w:rPr>
          <w:lang w:val="en-US"/>
        </w:rPr>
        <w:tab/>
        <w:t xml:space="preserve">Band </w:t>
      </w:r>
      <w:proofErr w:type="spellStart"/>
      <w:r w:rsidRPr="00B17753">
        <w:rPr>
          <w:lang w:val="en-US"/>
        </w:rPr>
        <w:t>nA</w:t>
      </w:r>
      <w:proofErr w:type="spellEnd"/>
      <w:r w:rsidRPr="00B17753">
        <w:rPr>
          <w:lang w:val="en-US"/>
        </w:rPr>
        <w:t>: 1427 – 1432 MHz DL / 832 – 862 MHz UL (only for Local Area BS operation)</w:t>
      </w:r>
    </w:p>
    <w:p w14:paraId="1DC6C928" w14:textId="77777777" w:rsidR="00B17753" w:rsidRPr="00B17753" w:rsidRDefault="00B17753" w:rsidP="00B17753">
      <w:pPr>
        <w:ind w:left="284"/>
        <w:rPr>
          <w:lang w:val="en-US"/>
        </w:rPr>
      </w:pPr>
      <w:r w:rsidRPr="00B17753">
        <w:rPr>
          <w:lang w:val="en-US"/>
        </w:rPr>
        <w:t>b)</w:t>
      </w:r>
      <w:r w:rsidRPr="00B17753">
        <w:rPr>
          <w:lang w:val="en-US"/>
        </w:rPr>
        <w:tab/>
        <w:t xml:space="preserve">Band </w:t>
      </w:r>
      <w:proofErr w:type="spellStart"/>
      <w:r w:rsidRPr="00B17753">
        <w:rPr>
          <w:lang w:val="en-US"/>
        </w:rPr>
        <w:t>nB</w:t>
      </w:r>
      <w:proofErr w:type="spellEnd"/>
      <w:r w:rsidRPr="00B17753">
        <w:rPr>
          <w:lang w:val="en-US"/>
        </w:rPr>
        <w:t>: 1432 – 1517 MHz DL / 832 – 862 MHz UL</w:t>
      </w:r>
    </w:p>
    <w:p w14:paraId="6E1FCEFB" w14:textId="77777777" w:rsidR="00B17753" w:rsidRPr="00B17753" w:rsidRDefault="00B17753" w:rsidP="00B17753">
      <w:pPr>
        <w:ind w:left="284"/>
        <w:rPr>
          <w:lang w:val="en-US"/>
        </w:rPr>
      </w:pPr>
      <w:r w:rsidRPr="00B17753">
        <w:rPr>
          <w:lang w:val="en-US"/>
        </w:rPr>
        <w:t>c)</w:t>
      </w:r>
      <w:r w:rsidRPr="00B17753">
        <w:rPr>
          <w:lang w:val="en-US"/>
        </w:rPr>
        <w:tab/>
        <w:t xml:space="preserve">Band </w:t>
      </w:r>
      <w:proofErr w:type="spellStart"/>
      <w:r w:rsidRPr="00B17753">
        <w:rPr>
          <w:lang w:val="en-US"/>
        </w:rPr>
        <w:t>nC</w:t>
      </w:r>
      <w:proofErr w:type="spellEnd"/>
      <w:r w:rsidRPr="00B17753">
        <w:rPr>
          <w:lang w:val="en-US"/>
        </w:rPr>
        <w:t>: 1427 – 1432 MHz DL / 880 – 915 MHz UL (only for Local Area BS operation)</w:t>
      </w:r>
    </w:p>
    <w:p w14:paraId="2BD141E8" w14:textId="55547003" w:rsidR="00B17753" w:rsidRPr="00B17753" w:rsidRDefault="00B17753" w:rsidP="00B17753">
      <w:pPr>
        <w:ind w:left="284"/>
        <w:rPr>
          <w:lang w:val="en-US"/>
        </w:rPr>
      </w:pPr>
      <w:r w:rsidRPr="00B17753">
        <w:rPr>
          <w:lang w:val="en-US"/>
        </w:rPr>
        <w:t>d)</w:t>
      </w:r>
      <w:r w:rsidRPr="00B17753">
        <w:rPr>
          <w:lang w:val="en-US"/>
        </w:rPr>
        <w:tab/>
        <w:t xml:space="preserve">Band </w:t>
      </w:r>
      <w:proofErr w:type="spellStart"/>
      <w:r w:rsidRPr="00B17753">
        <w:rPr>
          <w:lang w:val="en-US"/>
        </w:rPr>
        <w:t>nD</w:t>
      </w:r>
      <w:proofErr w:type="spellEnd"/>
      <w:r w:rsidRPr="00B17753">
        <w:rPr>
          <w:lang w:val="en-US"/>
        </w:rPr>
        <w:t>: 1432 – 1517 MHz DL / 880 – 915 MHz UL</w:t>
      </w:r>
    </w:p>
    <w:p w14:paraId="607943A0" w14:textId="5B378138" w:rsidR="00560B46" w:rsidRDefault="00B17753" w:rsidP="00560B46">
      <w:pPr>
        <w:rPr>
          <w:bCs/>
          <w:lang w:val="en-US" w:eastAsia="zh-CN"/>
        </w:rPr>
      </w:pPr>
      <w:r>
        <w:t xml:space="preserve">In this contribution we </w:t>
      </w:r>
      <w:r w:rsidR="00527D20">
        <w:t xml:space="preserve">discuss UE capability </w:t>
      </w:r>
      <w:r w:rsidR="00045B12">
        <w:t>aspects for these new FDD bands.</w:t>
      </w:r>
    </w:p>
    <w:p w14:paraId="0E57E7E0" w14:textId="40228A7D" w:rsidR="0011091B" w:rsidRDefault="00344D8C" w:rsidP="0011091B">
      <w:pPr>
        <w:pStyle w:val="Heading1"/>
        <w:rPr>
          <w:lang w:val="en-US"/>
        </w:rPr>
      </w:pPr>
      <w:r>
        <w:rPr>
          <w:lang w:val="en-US"/>
        </w:rPr>
        <w:t xml:space="preserve">UE Capability for UL sharing from UE perspective </w:t>
      </w:r>
    </w:p>
    <w:p w14:paraId="61B87F45" w14:textId="082E76E4" w:rsidR="000A6CA5" w:rsidRPr="00045B12" w:rsidRDefault="00560B46" w:rsidP="00574BBA">
      <w:pPr>
        <w:tabs>
          <w:tab w:val="num" w:pos="720"/>
          <w:tab w:val="num" w:pos="1440"/>
        </w:tabs>
      </w:pPr>
      <w:r>
        <w:t>The objectives of the WID in [1] define that the requirement</w:t>
      </w:r>
      <w:r w:rsidR="00F85985">
        <w:t>s</w:t>
      </w:r>
      <w:r>
        <w:t xml:space="preserve"> are release independent from the Rel-15 onwards. The objectives also define that </w:t>
      </w:r>
      <w:r w:rsidR="00544DF9">
        <w:t xml:space="preserve">for these new FDD bands </w:t>
      </w:r>
      <w:r>
        <w:t>u</w:t>
      </w:r>
      <w:r w:rsidRPr="00410025">
        <w:rPr>
          <w:bCs/>
          <w:lang w:val="en-US" w:eastAsia="zh-CN"/>
        </w:rPr>
        <w:t>plink sharing operation of the NR uplink carrier with an LTE uplink carrier</w:t>
      </w:r>
      <w:r>
        <w:rPr>
          <w:bCs/>
          <w:lang w:val="en-US" w:eastAsia="zh-CN"/>
        </w:rPr>
        <w:t xml:space="preserve"> should be made possible both from the network perspective (standalone operations) and from the UE perspective </w:t>
      </w:r>
      <w:r w:rsidRPr="00410025">
        <w:rPr>
          <w:bCs/>
          <w:lang w:val="en-US" w:eastAsia="zh-CN"/>
        </w:rPr>
        <w:t>(ULSUP-TDM and ULSUP-FDM) in case of EN-DC operation</w:t>
      </w:r>
      <w:r>
        <w:rPr>
          <w:bCs/>
          <w:lang w:val="en-US" w:eastAsia="zh-CN"/>
        </w:rPr>
        <w:t xml:space="preserve">. </w:t>
      </w:r>
    </w:p>
    <w:p w14:paraId="5CF4CBFD" w14:textId="12A237D3" w:rsidR="002B73BD" w:rsidRDefault="00FC289A" w:rsidP="00574BBA">
      <w:pPr>
        <w:tabs>
          <w:tab w:val="num" w:pos="720"/>
          <w:tab w:val="num" w:pos="1440"/>
        </w:tabs>
      </w:pPr>
      <w:r>
        <w:t>Considering that RAN2 has earlier requested clarifications on UE E-UTRA – NR carrier sharing related UE capabilities from RAN4 and RAN1 in [2]</w:t>
      </w:r>
      <w:r w:rsidR="002B73BD">
        <w:t>,</w:t>
      </w:r>
      <w:r>
        <w:t xml:space="preserve"> it</w:t>
      </w:r>
      <w:r w:rsidR="002B73BD">
        <w:t xml:space="preserve"> </w:t>
      </w:r>
      <w:proofErr w:type="spellStart"/>
      <w:r w:rsidR="00045B12">
        <w:t>imporant</w:t>
      </w:r>
      <w:proofErr w:type="spellEnd"/>
      <w:r>
        <w:t xml:space="preserve"> to clarify to RAN2 that the following UE capability ‘</w:t>
      </w:r>
      <w:r w:rsidRPr="00FC289A">
        <w:rPr>
          <w:i/>
        </w:rPr>
        <w:t>ul-</w:t>
      </w:r>
      <w:proofErr w:type="spellStart"/>
      <w:r w:rsidRPr="00FC289A">
        <w:rPr>
          <w:i/>
        </w:rPr>
        <w:t>SharingEUTRA</w:t>
      </w:r>
      <w:proofErr w:type="spellEnd"/>
      <w:r w:rsidRPr="00FC289A">
        <w:rPr>
          <w:i/>
        </w:rPr>
        <w:t>-NR</w:t>
      </w:r>
      <w:r>
        <w:t>’ is expected to be used also for NR FDD bands similar</w:t>
      </w:r>
      <w:r w:rsidR="00A37437">
        <w:t>ly</w:t>
      </w:r>
      <w:r>
        <w:t xml:space="preserve"> as for NR SUL bands. </w:t>
      </w:r>
      <w:r w:rsidR="002B73BD">
        <w:t xml:space="preserve">In </w:t>
      </w:r>
      <w:r w:rsidR="00827232">
        <w:t xml:space="preserve">the LS in </w:t>
      </w:r>
      <w:r w:rsidR="002B73BD">
        <w:t xml:space="preserve">[4] RAN1 </w:t>
      </w:r>
      <w:r w:rsidR="00E64BBB">
        <w:t xml:space="preserve">has </w:t>
      </w:r>
      <w:r w:rsidR="002B73BD">
        <w:t xml:space="preserve">already confirmed that its Rel-15 specifications support </w:t>
      </w:r>
      <w:r w:rsidR="009A148A">
        <w:t>UL sharing from the UE perspective for FDD bands.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289A" w:rsidRPr="00C13E9E" w14:paraId="069AEDA5" w14:textId="77777777" w:rsidTr="0027517A">
        <w:trPr>
          <w:cantSplit/>
          <w:tblHeader/>
        </w:trPr>
        <w:tc>
          <w:tcPr>
            <w:tcW w:w="6917" w:type="dxa"/>
          </w:tcPr>
          <w:p w14:paraId="7923C3FF" w14:textId="77777777" w:rsidR="00FC289A" w:rsidRPr="00C13E9E" w:rsidRDefault="00FC289A" w:rsidP="0027517A">
            <w:pPr>
              <w:pStyle w:val="TAL"/>
              <w:rPr>
                <w:b/>
                <w:i/>
              </w:rPr>
            </w:pPr>
            <w:r w:rsidRPr="00C13E9E">
              <w:rPr>
                <w:b/>
                <w:i/>
              </w:rPr>
              <w:t>ul-</w:t>
            </w:r>
            <w:proofErr w:type="spellStart"/>
            <w:r w:rsidRPr="00C13E9E">
              <w:rPr>
                <w:b/>
                <w:i/>
              </w:rPr>
              <w:t>SharingEUTRA</w:t>
            </w:r>
            <w:proofErr w:type="spellEnd"/>
            <w:r w:rsidRPr="00C13E9E">
              <w:rPr>
                <w:b/>
                <w:i/>
              </w:rPr>
              <w:t>-NR</w:t>
            </w:r>
          </w:p>
          <w:p w14:paraId="6C2311E2" w14:textId="77777777" w:rsidR="00FC289A" w:rsidRPr="00C13E9E" w:rsidRDefault="00FC289A" w:rsidP="0027517A">
            <w:pPr>
              <w:pStyle w:val="TAL"/>
            </w:pPr>
            <w:r w:rsidRPr="00C13E9E">
              <w:t>Indicates whether the UE supports EN-DC with EUTRA-NR coexistence in UL sharing via TDM only, FDM only, or both TDM and FDM from UE perspective as specified in TS 38.101-3 [4].</w:t>
            </w:r>
          </w:p>
        </w:tc>
        <w:tc>
          <w:tcPr>
            <w:tcW w:w="709" w:type="dxa"/>
          </w:tcPr>
          <w:p w14:paraId="1871FBDF" w14:textId="77777777" w:rsidR="00FC289A" w:rsidRPr="00C13E9E" w:rsidRDefault="00FC289A" w:rsidP="0027517A">
            <w:pPr>
              <w:pStyle w:val="TAL"/>
              <w:jc w:val="center"/>
            </w:pPr>
            <w:r w:rsidRPr="00C13E9E">
              <w:t>BC</w:t>
            </w:r>
          </w:p>
        </w:tc>
        <w:tc>
          <w:tcPr>
            <w:tcW w:w="567" w:type="dxa"/>
          </w:tcPr>
          <w:p w14:paraId="67D85BB9" w14:textId="77777777" w:rsidR="00FC289A" w:rsidRPr="00C13E9E" w:rsidRDefault="00FC289A" w:rsidP="0027517A">
            <w:pPr>
              <w:pStyle w:val="TAL"/>
              <w:jc w:val="center"/>
            </w:pPr>
            <w:r w:rsidRPr="00C13E9E">
              <w:t>No</w:t>
            </w:r>
          </w:p>
        </w:tc>
        <w:tc>
          <w:tcPr>
            <w:tcW w:w="709" w:type="dxa"/>
          </w:tcPr>
          <w:p w14:paraId="7243AD82" w14:textId="77777777" w:rsidR="00FC289A" w:rsidRPr="00C13E9E" w:rsidRDefault="00FC289A" w:rsidP="0027517A">
            <w:pPr>
              <w:pStyle w:val="TAL"/>
              <w:jc w:val="center"/>
            </w:pPr>
            <w:r w:rsidRPr="00C13E9E">
              <w:t>No</w:t>
            </w:r>
          </w:p>
        </w:tc>
        <w:tc>
          <w:tcPr>
            <w:tcW w:w="728" w:type="dxa"/>
          </w:tcPr>
          <w:p w14:paraId="2964443F" w14:textId="77777777" w:rsidR="00FC289A" w:rsidRPr="00C13E9E" w:rsidRDefault="00FC289A" w:rsidP="0027517A">
            <w:pPr>
              <w:pStyle w:val="TAL"/>
              <w:jc w:val="center"/>
            </w:pPr>
            <w:r w:rsidRPr="00C13E9E">
              <w:t>FR1 only</w:t>
            </w:r>
          </w:p>
        </w:tc>
      </w:tr>
    </w:tbl>
    <w:p w14:paraId="71B076C3" w14:textId="3F79A562" w:rsidR="00FC289A" w:rsidRDefault="00FC289A" w:rsidP="00574BBA">
      <w:pPr>
        <w:tabs>
          <w:tab w:val="num" w:pos="720"/>
          <w:tab w:val="num" w:pos="1440"/>
        </w:tabs>
      </w:pPr>
    </w:p>
    <w:p w14:paraId="4A0F5A44" w14:textId="22B32F09" w:rsidR="009C6C83" w:rsidRDefault="00FC289A" w:rsidP="00574BBA">
      <w:pPr>
        <w:tabs>
          <w:tab w:val="num" w:pos="720"/>
          <w:tab w:val="num" w:pos="1440"/>
        </w:tabs>
        <w:rPr>
          <w:b/>
        </w:rPr>
      </w:pPr>
      <w:r w:rsidRPr="002B73BD">
        <w:rPr>
          <w:b/>
        </w:rPr>
        <w:t xml:space="preserve">Proposal </w:t>
      </w:r>
      <w:r w:rsidR="00A35DBC">
        <w:rPr>
          <w:b/>
        </w:rPr>
        <w:t>1</w:t>
      </w:r>
      <w:r w:rsidRPr="00A805B6">
        <w:rPr>
          <w:b/>
        </w:rPr>
        <w:t>: Inform RAN2 that RAN4 assumes that the UE capability signalling ‘</w:t>
      </w:r>
      <w:r w:rsidRPr="002E4EEF">
        <w:rPr>
          <w:b/>
          <w:i/>
        </w:rPr>
        <w:t>ul-</w:t>
      </w:r>
      <w:proofErr w:type="spellStart"/>
      <w:r w:rsidRPr="002E4EEF">
        <w:rPr>
          <w:b/>
          <w:i/>
        </w:rPr>
        <w:t>SharingEUTRA</w:t>
      </w:r>
      <w:proofErr w:type="spellEnd"/>
      <w:r w:rsidRPr="002E4EEF">
        <w:rPr>
          <w:b/>
          <w:i/>
        </w:rPr>
        <w:t>-NR</w:t>
      </w:r>
      <w:r w:rsidRPr="002E4EEF">
        <w:rPr>
          <w:b/>
        </w:rPr>
        <w:t xml:space="preserve">’ </w:t>
      </w:r>
      <w:r w:rsidR="00704DC8" w:rsidRPr="002E4EEF">
        <w:rPr>
          <w:b/>
        </w:rPr>
        <w:t>is used both for NR FDD and NR SUL bands in case of LTE – NR UL sharing from the UE perspective in EN-DC.</w:t>
      </w:r>
    </w:p>
    <w:p w14:paraId="41BFDCF7" w14:textId="7993B99A" w:rsidR="00916A61" w:rsidRDefault="00045B12" w:rsidP="00574BBA">
      <w:pPr>
        <w:tabs>
          <w:tab w:val="num" w:pos="720"/>
          <w:tab w:val="num" w:pos="1440"/>
        </w:tabs>
      </w:pPr>
      <w:r w:rsidRPr="00045B12">
        <w:t xml:space="preserve">In an </w:t>
      </w:r>
      <w:r>
        <w:t xml:space="preserve">email on the RAN4 reflector [5] </w:t>
      </w:r>
      <w:r w:rsidR="00344D8C">
        <w:t>the following was</w:t>
      </w:r>
      <w:r>
        <w:t xml:space="preserve"> commented</w:t>
      </w:r>
      <w:r w:rsidR="00344D8C">
        <w:t>;</w:t>
      </w:r>
      <w:r>
        <w:t xml:space="preserve"> “</w:t>
      </w:r>
      <w:r w:rsidRPr="00916A61">
        <w:t>introducing the capability for the existing FDD bands imposes compatibility issues</w:t>
      </w:r>
      <w:r w:rsidRPr="00045B12">
        <w:t>”</w:t>
      </w:r>
      <w:r>
        <w:t xml:space="preserve">. </w:t>
      </w:r>
      <w:r w:rsidR="00344D8C">
        <w:t>However, n</w:t>
      </w:r>
      <w:r>
        <w:t xml:space="preserve">o </w:t>
      </w:r>
      <w:r w:rsidR="00A35DBC">
        <w:t>fur</w:t>
      </w:r>
      <w:r w:rsidR="00A37437">
        <w:t>t</w:t>
      </w:r>
      <w:r w:rsidR="00A35DBC">
        <w:t xml:space="preserve">her </w:t>
      </w:r>
      <w:r>
        <w:t>details for any potential compatibility issue were provided</w:t>
      </w:r>
      <w:r w:rsidR="00916A61">
        <w:t>.</w:t>
      </w:r>
      <w:r>
        <w:t xml:space="preserve"> </w:t>
      </w:r>
      <w:r w:rsidR="00916A61">
        <w:t>T</w:t>
      </w:r>
      <w:r>
        <w:t>o our understanding there should not be any compatibility issues</w:t>
      </w:r>
      <w:r w:rsidR="00916A61">
        <w:t xml:space="preserve"> </w:t>
      </w:r>
      <w:r w:rsidR="00344D8C">
        <w:t>when</w:t>
      </w:r>
      <w:r w:rsidR="00916A61">
        <w:t xml:space="preserve"> utilizing the same UE capability signalling ‘</w:t>
      </w:r>
      <w:r w:rsidR="00916A61" w:rsidRPr="00916A61">
        <w:t>ul-</w:t>
      </w:r>
      <w:proofErr w:type="spellStart"/>
      <w:r w:rsidR="00916A61" w:rsidRPr="00916A61">
        <w:t>SharingEUTRA</w:t>
      </w:r>
      <w:proofErr w:type="spellEnd"/>
      <w:r w:rsidR="00916A61" w:rsidRPr="00916A61">
        <w:t>-NR</w:t>
      </w:r>
      <w:r w:rsidR="00916A61">
        <w:t xml:space="preserve">’ for FDD band </w:t>
      </w:r>
      <w:r w:rsidR="00923DEA">
        <w:t>as for SUL bands</w:t>
      </w:r>
      <w:r w:rsidR="00344D8C">
        <w:t>. T</w:t>
      </w:r>
      <w:r w:rsidR="00916A61">
        <w:t>he UE anyway signals t</w:t>
      </w:r>
      <w:r w:rsidR="0034668F">
        <w:t>his</w:t>
      </w:r>
      <w:r w:rsidR="00916A61">
        <w:t xml:space="preserve"> capability </w:t>
      </w:r>
      <w:r w:rsidR="00916A61" w:rsidRPr="00666F6D">
        <w:t>per band combination</w:t>
      </w:r>
      <w:r w:rsidR="00916A61" w:rsidRPr="0034668F">
        <w:t xml:space="preserve">. </w:t>
      </w:r>
      <w:r w:rsidR="00344D8C">
        <w:t>Thereby, t</w:t>
      </w:r>
      <w:r w:rsidR="00916A61" w:rsidRPr="0034668F">
        <w:t>he UE can</w:t>
      </w:r>
      <w:r w:rsidR="0034668F" w:rsidRPr="0034668F">
        <w:t xml:space="preserve"> </w:t>
      </w:r>
      <w:r w:rsidR="00916A61" w:rsidRPr="0034668F">
        <w:t xml:space="preserve">indicate the support </w:t>
      </w:r>
      <w:r w:rsidR="0034668F" w:rsidRPr="0034668F">
        <w:t xml:space="preserve">of UL sharing from UE perspective </w:t>
      </w:r>
      <w:r w:rsidR="00916A61" w:rsidRPr="0034668F">
        <w:t>for those band combinations</w:t>
      </w:r>
      <w:r w:rsidR="00344D8C">
        <w:t xml:space="preserve"> only</w:t>
      </w:r>
      <w:r w:rsidR="0034668F" w:rsidRPr="0034668F">
        <w:t xml:space="preserve">, for which it </w:t>
      </w:r>
      <w:proofErr w:type="gramStart"/>
      <w:r w:rsidR="0034668F" w:rsidRPr="0034668F">
        <w:t>actually supports</w:t>
      </w:r>
      <w:proofErr w:type="gramEnd"/>
      <w:r w:rsidR="0034668F">
        <w:t xml:space="preserve"> it</w:t>
      </w:r>
      <w:r w:rsidR="0034668F" w:rsidRPr="0034668F">
        <w:t>. Th</w:t>
      </w:r>
      <w:r w:rsidR="00984895">
        <w:t>us</w:t>
      </w:r>
      <w:r w:rsidR="0034668F" w:rsidRPr="0034668F">
        <w:t xml:space="preserve">, there should not be any confusion </w:t>
      </w:r>
      <w:r w:rsidR="00984895">
        <w:t>regarding</w:t>
      </w:r>
      <w:r w:rsidR="0034668F" w:rsidRPr="0034668F">
        <w:t xml:space="preserve"> UE support. </w:t>
      </w:r>
      <w:r w:rsidR="00590488">
        <w:t xml:space="preserve">It is also worth noting </w:t>
      </w:r>
      <w:proofErr w:type="gramStart"/>
      <w:r w:rsidR="00590488">
        <w:t>that  different</w:t>
      </w:r>
      <w:proofErr w:type="gramEnd"/>
      <w:r w:rsidR="00590488">
        <w:t xml:space="preserve"> frequency bands like FDD bands and SUL bands have different band numbers even if e.g. UL frequencies for some of the bands overlap. Furthermore, </w:t>
      </w:r>
      <w:r w:rsidR="0034668F">
        <w:t xml:space="preserve">UL sharing from the network perspective is </w:t>
      </w:r>
      <w:r w:rsidR="00344D8C">
        <w:t xml:space="preserve">also </w:t>
      </w:r>
      <w:r w:rsidR="0034668F">
        <w:t xml:space="preserve">already supported for FDD bands </w:t>
      </w:r>
      <w:r w:rsidR="00984895">
        <w:t>and th</w:t>
      </w:r>
      <w:r w:rsidR="00344D8C">
        <w:t>is</w:t>
      </w:r>
      <w:r w:rsidR="00984895">
        <w:t xml:space="preserve"> support was </w:t>
      </w:r>
      <w:r w:rsidR="0034668F">
        <w:t>also confirmed by RAN1 in [4]</w:t>
      </w:r>
      <w:r w:rsidR="00344D8C">
        <w:t xml:space="preserve">. Therefore, </w:t>
      </w:r>
      <w:r w:rsidR="00984895">
        <w:t>UL sharing for FDD bands should not create any</w:t>
      </w:r>
      <w:r w:rsidR="00344D8C">
        <w:t xml:space="preserve"> compatibility</w:t>
      </w:r>
      <w:r w:rsidR="00984895">
        <w:t xml:space="preserve"> issue from the system operations either. </w:t>
      </w:r>
      <w:r w:rsidR="00590488">
        <w:t>T</w:t>
      </w:r>
      <w:r w:rsidR="0034668F">
        <w:t xml:space="preserve">he UE feature list and </w:t>
      </w:r>
      <w:r w:rsidR="00A35DBC">
        <w:t xml:space="preserve">the </w:t>
      </w:r>
      <w:r w:rsidR="0034668F">
        <w:t xml:space="preserve">UE requirements </w:t>
      </w:r>
      <w:r w:rsidR="00A35DBC">
        <w:t xml:space="preserve">in TS38.101-1 </w:t>
      </w:r>
      <w:r w:rsidR="00590488">
        <w:t xml:space="preserve">also </w:t>
      </w:r>
      <w:r w:rsidR="0034668F">
        <w:lastRenderedPageBreak/>
        <w:t xml:space="preserve">already mandate UE to support 7.5 kHz UL </w:t>
      </w:r>
      <w:r w:rsidR="008245E7">
        <w:t>raster</w:t>
      </w:r>
      <w:r w:rsidR="0034668F">
        <w:t xml:space="preserve"> shift for FDD bands</w:t>
      </w:r>
      <w:r w:rsidR="00344D8C">
        <w:t xml:space="preserve"> and RAN4#92 already agreed </w:t>
      </w:r>
      <w:r w:rsidR="00590488">
        <w:t>the same mandatory UE support of 7.5 kHz UL raster shift for these new FDD bands as well.</w:t>
      </w:r>
    </w:p>
    <w:p w14:paraId="5C6BD054" w14:textId="3B9DC112" w:rsidR="00045B12" w:rsidRPr="00A35DBC" w:rsidRDefault="00A35DBC" w:rsidP="00574BBA">
      <w:pPr>
        <w:tabs>
          <w:tab w:val="num" w:pos="720"/>
          <w:tab w:val="num" w:pos="1440"/>
        </w:tabs>
        <w:rPr>
          <w:b/>
        </w:rPr>
      </w:pPr>
      <w:r w:rsidRPr="00A35DBC">
        <w:rPr>
          <w:b/>
        </w:rPr>
        <w:t>Observation 1: No compatibility issues have been identified for using the existing UE capability ‘ul-</w:t>
      </w:r>
      <w:proofErr w:type="spellStart"/>
      <w:r w:rsidRPr="00A35DBC">
        <w:rPr>
          <w:b/>
        </w:rPr>
        <w:t>SharingEUTRA</w:t>
      </w:r>
      <w:proofErr w:type="spellEnd"/>
      <w:r w:rsidRPr="00A35DBC">
        <w:rPr>
          <w:b/>
        </w:rPr>
        <w:t xml:space="preserve">-NR’ for indicating UE’s support for UL sharing from </w:t>
      </w:r>
      <w:r>
        <w:rPr>
          <w:b/>
        </w:rPr>
        <w:t xml:space="preserve">the </w:t>
      </w:r>
      <w:r w:rsidRPr="00A35DBC">
        <w:rPr>
          <w:b/>
        </w:rPr>
        <w:t>UE perspective for FDD bands.</w:t>
      </w:r>
    </w:p>
    <w:p w14:paraId="6ED43D85" w14:textId="3723D19B" w:rsidR="007A49F4" w:rsidRPr="00C03E3F" w:rsidRDefault="00221C9F" w:rsidP="007A49F4">
      <w:pPr>
        <w:pStyle w:val="Heading1"/>
        <w:rPr>
          <w:lang w:val="en-US"/>
        </w:rPr>
      </w:pPr>
      <w:r>
        <w:rPr>
          <w:lang w:val="en-US"/>
        </w:rPr>
        <w:t>Conclusions</w:t>
      </w:r>
    </w:p>
    <w:p w14:paraId="370C85BF" w14:textId="6E77FB30" w:rsidR="00A35DBC" w:rsidRDefault="00A35DBC" w:rsidP="00A35DBC">
      <w:r>
        <w:t>In this contribution we have discussed UE capability aspects for UE to indicate its support for UL sharing from UE perspective for these new FDD bands. We make the following proposal and observation</w:t>
      </w:r>
      <w:bookmarkStart w:id="0" w:name="_GoBack"/>
      <w:bookmarkEnd w:id="0"/>
    </w:p>
    <w:p w14:paraId="03EE603B" w14:textId="77777777" w:rsidR="00A35DBC" w:rsidRDefault="00A35DBC" w:rsidP="00A35DBC">
      <w:pPr>
        <w:tabs>
          <w:tab w:val="num" w:pos="720"/>
          <w:tab w:val="num" w:pos="1440"/>
        </w:tabs>
        <w:rPr>
          <w:b/>
        </w:rPr>
      </w:pPr>
      <w:r w:rsidRPr="002B73BD">
        <w:rPr>
          <w:b/>
        </w:rPr>
        <w:t xml:space="preserve">Proposal </w:t>
      </w:r>
      <w:r>
        <w:rPr>
          <w:b/>
        </w:rPr>
        <w:t>1</w:t>
      </w:r>
      <w:r w:rsidRPr="00A805B6">
        <w:rPr>
          <w:b/>
        </w:rPr>
        <w:t>: Inform RAN2 that RAN4 assumes that the UE capability signalling ‘</w:t>
      </w:r>
      <w:r w:rsidRPr="002E4EEF">
        <w:rPr>
          <w:b/>
          <w:i/>
        </w:rPr>
        <w:t>ul-</w:t>
      </w:r>
      <w:proofErr w:type="spellStart"/>
      <w:r w:rsidRPr="002E4EEF">
        <w:rPr>
          <w:b/>
          <w:i/>
        </w:rPr>
        <w:t>SharingEUTRA</w:t>
      </w:r>
      <w:proofErr w:type="spellEnd"/>
      <w:r w:rsidRPr="002E4EEF">
        <w:rPr>
          <w:b/>
          <w:i/>
        </w:rPr>
        <w:t>-NR</w:t>
      </w:r>
      <w:r w:rsidRPr="002E4EEF">
        <w:rPr>
          <w:b/>
        </w:rPr>
        <w:t>’ is used both for NR FDD and NR SUL bands in case of LTE – NR UL sharing from the UE perspective in EN-DC.</w:t>
      </w:r>
    </w:p>
    <w:p w14:paraId="0BEC510F" w14:textId="5A30247E" w:rsidR="00A35DBC" w:rsidRPr="00A35DBC" w:rsidRDefault="00A35DBC" w:rsidP="008245E7">
      <w:pPr>
        <w:tabs>
          <w:tab w:val="num" w:pos="720"/>
          <w:tab w:val="num" w:pos="1440"/>
        </w:tabs>
        <w:rPr>
          <w:bCs/>
          <w:lang w:eastAsia="zh-CN"/>
        </w:rPr>
      </w:pPr>
      <w:r w:rsidRPr="00A35DBC">
        <w:rPr>
          <w:b/>
        </w:rPr>
        <w:t>Observation 1: No compatibility issues have been identified for using the existing UE capability ‘ul-</w:t>
      </w:r>
      <w:proofErr w:type="spellStart"/>
      <w:r w:rsidRPr="00A35DBC">
        <w:rPr>
          <w:b/>
        </w:rPr>
        <w:t>SharingEUTRA</w:t>
      </w:r>
      <w:proofErr w:type="spellEnd"/>
      <w:r w:rsidRPr="00A35DBC">
        <w:rPr>
          <w:b/>
        </w:rPr>
        <w:t xml:space="preserve">-NR’ for indicating UE’s support for UL sharing from </w:t>
      </w:r>
      <w:r>
        <w:rPr>
          <w:b/>
        </w:rPr>
        <w:t xml:space="preserve">the </w:t>
      </w:r>
      <w:r w:rsidRPr="00A35DBC">
        <w:rPr>
          <w:b/>
        </w:rPr>
        <w:t>UE perspective for FDD bands.</w:t>
      </w:r>
    </w:p>
    <w:p w14:paraId="6794D080" w14:textId="67711ACC" w:rsidR="00F93346" w:rsidRPr="00A35DBC" w:rsidRDefault="00F93346" w:rsidP="00242DAD">
      <w:pPr>
        <w:tabs>
          <w:tab w:val="num" w:pos="720"/>
          <w:tab w:val="num" w:pos="1440"/>
        </w:tabs>
        <w:rPr>
          <w:b/>
          <w:lang w:val="en-US"/>
        </w:rPr>
      </w:pPr>
    </w:p>
    <w:p w14:paraId="53CD9119" w14:textId="77777777" w:rsidR="00885580" w:rsidRPr="00ED1327" w:rsidRDefault="00885580" w:rsidP="00885580">
      <w:pPr>
        <w:pStyle w:val="Heading1"/>
        <w:numPr>
          <w:ilvl w:val="0"/>
          <w:numId w:val="0"/>
        </w:numPr>
      </w:pPr>
      <w:r>
        <w:t>References</w:t>
      </w:r>
    </w:p>
    <w:p w14:paraId="24036310" w14:textId="0EAD32EB" w:rsidR="00B673A6" w:rsidRDefault="002140DE" w:rsidP="00B673A6">
      <w:r>
        <w:t>[1]</w:t>
      </w:r>
      <w:r w:rsidR="00045D55">
        <w:t xml:space="preserve"> </w:t>
      </w:r>
      <w:r w:rsidR="00B673A6" w:rsidRPr="00B673A6">
        <w:t>RP-191567</w:t>
      </w:r>
      <w:r w:rsidR="00B673A6">
        <w:t xml:space="preserve">, </w:t>
      </w:r>
      <w:r w:rsidR="00B673A6" w:rsidRPr="00B673A6">
        <w:t>New WID: NR FDD bands with variable duplex</w:t>
      </w:r>
      <w:r w:rsidR="00B673A6">
        <w:t xml:space="preserve">, </w:t>
      </w:r>
      <w:r w:rsidR="00B673A6" w:rsidRPr="00B673A6">
        <w:t>Vodafone</w:t>
      </w:r>
    </w:p>
    <w:p w14:paraId="25871346" w14:textId="051608A6" w:rsidR="00FC289A" w:rsidRDefault="00FC289A" w:rsidP="00B673A6">
      <w:r w:rsidRPr="003D6F3E">
        <w:t>[2] R2-1902822</w:t>
      </w:r>
      <w:r>
        <w:t xml:space="preserve">, </w:t>
      </w:r>
      <w:r w:rsidRPr="00FC289A">
        <w:t>LS on UL sharing applicability in different scenarios, RAN2</w:t>
      </w:r>
    </w:p>
    <w:p w14:paraId="4CD9108B" w14:textId="1715A98E" w:rsidR="00827232" w:rsidRDefault="00415A98" w:rsidP="00B673A6">
      <w:r w:rsidRPr="00827232">
        <w:t xml:space="preserve">[3] </w:t>
      </w:r>
      <w:r w:rsidR="00827232" w:rsidRPr="003D6F3E">
        <w:t>RP-191445</w:t>
      </w:r>
      <w:r w:rsidR="00827232">
        <w:t xml:space="preserve">, </w:t>
      </w:r>
      <w:r w:rsidR="00827232" w:rsidRPr="003D6F3E">
        <w:t>TR 38.822 v1.1.0 on NR; User Equipment (UE) feature list</w:t>
      </w:r>
    </w:p>
    <w:p w14:paraId="7E868F19" w14:textId="05D7EB7D" w:rsidR="002B73BD" w:rsidRDefault="002B73BD" w:rsidP="00B673A6">
      <w:r>
        <w:t xml:space="preserve">[4] </w:t>
      </w:r>
      <w:r w:rsidRPr="003D6F3E">
        <w:t>R1-1907937</w:t>
      </w:r>
      <w:r>
        <w:t xml:space="preserve">, </w:t>
      </w:r>
      <w:r w:rsidRPr="003D6F3E">
        <w:t>LS response on UL sharing applicability in different scenarios, RAN1</w:t>
      </w:r>
    </w:p>
    <w:p w14:paraId="4771C98A" w14:textId="58FAA51E" w:rsidR="00045B12" w:rsidRPr="002B73BD" w:rsidRDefault="00045B12" w:rsidP="00B673A6">
      <w:r>
        <w:t>[5] Email on the RAN4 reflector “</w:t>
      </w:r>
      <w:r w:rsidRPr="00045B12">
        <w:rPr>
          <w:rFonts w:hint="eastAsia"/>
        </w:rPr>
        <w:t>Re: draft SR for variable duplex FDD</w:t>
      </w:r>
      <w:r>
        <w:t>” on Tuesday</w:t>
      </w:r>
      <w:r w:rsidRPr="00045B12">
        <w:t xml:space="preserve"> 10.9.2019 </w:t>
      </w:r>
      <w:r>
        <w:t xml:space="preserve">at </w:t>
      </w:r>
      <w:r w:rsidRPr="00045B12">
        <w:t>4:51</w:t>
      </w:r>
      <w:r>
        <w:t xml:space="preserve"> am EEST</w:t>
      </w:r>
    </w:p>
    <w:p w14:paraId="6AE310AB" w14:textId="77777777" w:rsidR="00B673A6" w:rsidRPr="00073D49" w:rsidRDefault="00B673A6" w:rsidP="00272AE8"/>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51E3B" w14:textId="77777777" w:rsidR="00A54F1B" w:rsidRDefault="00A54F1B">
      <w:r>
        <w:separator/>
      </w:r>
    </w:p>
  </w:endnote>
  <w:endnote w:type="continuationSeparator" w:id="0">
    <w:p w14:paraId="06637084" w14:textId="77777777" w:rsidR="00A54F1B" w:rsidRDefault="00A5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27517A" w:rsidRDefault="00275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27517A" w:rsidRDefault="002751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27517A" w:rsidRDefault="00275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E663" w14:textId="77777777" w:rsidR="00A54F1B" w:rsidRDefault="00A54F1B">
      <w:r>
        <w:separator/>
      </w:r>
    </w:p>
  </w:footnote>
  <w:footnote w:type="continuationSeparator" w:id="0">
    <w:p w14:paraId="7E202F7D" w14:textId="77777777" w:rsidR="00A54F1B" w:rsidRDefault="00A5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27517A" w:rsidRDefault="00275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27517A" w:rsidRDefault="002751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27517A" w:rsidRDefault="00275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1A004F"/>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D575BB"/>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
  </w:num>
  <w:num w:numId="4">
    <w:abstractNumId w:val="6"/>
  </w:num>
  <w:num w:numId="5">
    <w:abstractNumId w:val="18"/>
  </w:num>
  <w:num w:numId="6">
    <w:abstractNumId w:val="33"/>
  </w:num>
  <w:num w:numId="7">
    <w:abstractNumId w:val="20"/>
  </w:num>
  <w:num w:numId="8">
    <w:abstractNumId w:val="16"/>
  </w:num>
  <w:num w:numId="9">
    <w:abstractNumId w:val="40"/>
  </w:num>
  <w:num w:numId="10">
    <w:abstractNumId w:val="9"/>
  </w:num>
  <w:num w:numId="11">
    <w:abstractNumId w:val="21"/>
  </w:num>
  <w:num w:numId="12">
    <w:abstractNumId w:val="7"/>
  </w:num>
  <w:num w:numId="13">
    <w:abstractNumId w:val="15"/>
  </w:num>
  <w:num w:numId="14">
    <w:abstractNumId w:val="25"/>
  </w:num>
  <w:num w:numId="15">
    <w:abstractNumId w:val="15"/>
  </w:num>
  <w:num w:numId="16">
    <w:abstractNumId w:val="26"/>
  </w:num>
  <w:num w:numId="17">
    <w:abstractNumId w:val="12"/>
  </w:num>
  <w:num w:numId="18">
    <w:abstractNumId w:val="5"/>
  </w:num>
  <w:num w:numId="19">
    <w:abstractNumId w:val="15"/>
  </w:num>
  <w:num w:numId="20">
    <w:abstractNumId w:val="15"/>
  </w:num>
  <w:num w:numId="21">
    <w:abstractNumId w:val="29"/>
  </w:num>
  <w:num w:numId="22">
    <w:abstractNumId w:val="30"/>
  </w:num>
  <w:num w:numId="23">
    <w:abstractNumId w:val="17"/>
  </w:num>
  <w:num w:numId="24">
    <w:abstractNumId w:val="27"/>
  </w:num>
  <w:num w:numId="25">
    <w:abstractNumId w:val="11"/>
  </w:num>
  <w:num w:numId="26">
    <w:abstractNumId w:val="3"/>
  </w:num>
  <w:num w:numId="27">
    <w:abstractNumId w:val="42"/>
  </w:num>
  <w:num w:numId="28">
    <w:abstractNumId w:val="36"/>
  </w:num>
  <w:num w:numId="29">
    <w:abstractNumId w:val="41"/>
  </w:num>
  <w:num w:numId="30">
    <w:abstractNumId w:val="38"/>
  </w:num>
  <w:num w:numId="31">
    <w:abstractNumId w:val="37"/>
  </w:num>
  <w:num w:numId="32">
    <w:abstractNumId w:val="2"/>
  </w:num>
  <w:num w:numId="33">
    <w:abstractNumId w:val="34"/>
  </w:num>
  <w:num w:numId="34">
    <w:abstractNumId w:val="35"/>
  </w:num>
  <w:num w:numId="35">
    <w:abstractNumId w:val="31"/>
  </w:num>
  <w:num w:numId="36">
    <w:abstractNumId w:val="13"/>
  </w:num>
  <w:num w:numId="37">
    <w:abstractNumId w:val="28"/>
  </w:num>
  <w:num w:numId="38">
    <w:abstractNumId w:val="22"/>
  </w:num>
  <w:num w:numId="39">
    <w:abstractNumId w:val="39"/>
  </w:num>
  <w:num w:numId="40">
    <w:abstractNumId w:val="19"/>
  </w:num>
  <w:num w:numId="41">
    <w:abstractNumId w:val="4"/>
  </w:num>
  <w:num w:numId="42">
    <w:abstractNumId w:val="23"/>
  </w:num>
  <w:num w:numId="43">
    <w:abstractNumId w:val="0"/>
  </w:num>
  <w:num w:numId="44">
    <w:abstractNumId w:val="24"/>
  </w:num>
  <w:num w:numId="45">
    <w:abstractNumId w:val="14"/>
  </w:num>
  <w:num w:numId="4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154"/>
    <w:rsid w:val="00004AC8"/>
    <w:rsid w:val="000053BA"/>
    <w:rsid w:val="00006055"/>
    <w:rsid w:val="00006AD4"/>
    <w:rsid w:val="00006CB9"/>
    <w:rsid w:val="000074C4"/>
    <w:rsid w:val="000079A6"/>
    <w:rsid w:val="0001011E"/>
    <w:rsid w:val="00010E2C"/>
    <w:rsid w:val="00011235"/>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1EBF"/>
    <w:rsid w:val="00022B8C"/>
    <w:rsid w:val="00023742"/>
    <w:rsid w:val="00023AAA"/>
    <w:rsid w:val="00024AEF"/>
    <w:rsid w:val="00026C65"/>
    <w:rsid w:val="0002740E"/>
    <w:rsid w:val="00027755"/>
    <w:rsid w:val="00027864"/>
    <w:rsid w:val="0002789E"/>
    <w:rsid w:val="00027A7C"/>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5B12"/>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D02"/>
    <w:rsid w:val="00083800"/>
    <w:rsid w:val="00084648"/>
    <w:rsid w:val="00084A65"/>
    <w:rsid w:val="0008559A"/>
    <w:rsid w:val="00086576"/>
    <w:rsid w:val="000902C2"/>
    <w:rsid w:val="00091A92"/>
    <w:rsid w:val="00093C49"/>
    <w:rsid w:val="00095A80"/>
    <w:rsid w:val="000973E1"/>
    <w:rsid w:val="000978A2"/>
    <w:rsid w:val="000A1402"/>
    <w:rsid w:val="000A20BA"/>
    <w:rsid w:val="000A262C"/>
    <w:rsid w:val="000A2EA4"/>
    <w:rsid w:val="000A32DA"/>
    <w:rsid w:val="000A3761"/>
    <w:rsid w:val="000A3C8D"/>
    <w:rsid w:val="000A3DFE"/>
    <w:rsid w:val="000A40EC"/>
    <w:rsid w:val="000A41AD"/>
    <w:rsid w:val="000A54EE"/>
    <w:rsid w:val="000A6A23"/>
    <w:rsid w:val="000A6CA5"/>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259"/>
    <w:rsid w:val="000E071E"/>
    <w:rsid w:val="000E0DEE"/>
    <w:rsid w:val="000E181D"/>
    <w:rsid w:val="000E1912"/>
    <w:rsid w:val="000E27AA"/>
    <w:rsid w:val="000E337A"/>
    <w:rsid w:val="000E34FD"/>
    <w:rsid w:val="000E4350"/>
    <w:rsid w:val="000E4376"/>
    <w:rsid w:val="000E4408"/>
    <w:rsid w:val="000E5716"/>
    <w:rsid w:val="000E5967"/>
    <w:rsid w:val="000E7A79"/>
    <w:rsid w:val="000F15B2"/>
    <w:rsid w:val="000F182A"/>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024"/>
    <w:rsid w:val="0012123A"/>
    <w:rsid w:val="001227E4"/>
    <w:rsid w:val="00122839"/>
    <w:rsid w:val="001237AC"/>
    <w:rsid w:val="001238AB"/>
    <w:rsid w:val="00124E12"/>
    <w:rsid w:val="00124E75"/>
    <w:rsid w:val="0012673D"/>
    <w:rsid w:val="001269B8"/>
    <w:rsid w:val="00127099"/>
    <w:rsid w:val="00127C80"/>
    <w:rsid w:val="0013273C"/>
    <w:rsid w:val="00132830"/>
    <w:rsid w:val="00132B71"/>
    <w:rsid w:val="0013358C"/>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7F7"/>
    <w:rsid w:val="0016598A"/>
    <w:rsid w:val="001665EB"/>
    <w:rsid w:val="001670EA"/>
    <w:rsid w:val="001674A0"/>
    <w:rsid w:val="00170A50"/>
    <w:rsid w:val="00174FFD"/>
    <w:rsid w:val="001759CA"/>
    <w:rsid w:val="001768AD"/>
    <w:rsid w:val="00177119"/>
    <w:rsid w:val="0017726A"/>
    <w:rsid w:val="00177DD3"/>
    <w:rsid w:val="00180278"/>
    <w:rsid w:val="001807F2"/>
    <w:rsid w:val="001818A7"/>
    <w:rsid w:val="00182725"/>
    <w:rsid w:val="001829C8"/>
    <w:rsid w:val="00185350"/>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08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18C"/>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DAD"/>
    <w:rsid w:val="00242E22"/>
    <w:rsid w:val="0024336B"/>
    <w:rsid w:val="002435CF"/>
    <w:rsid w:val="00244194"/>
    <w:rsid w:val="0024424F"/>
    <w:rsid w:val="002445F7"/>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2AE8"/>
    <w:rsid w:val="00273177"/>
    <w:rsid w:val="0027455B"/>
    <w:rsid w:val="00275074"/>
    <w:rsid w:val="0027517A"/>
    <w:rsid w:val="00275BD1"/>
    <w:rsid w:val="002763E9"/>
    <w:rsid w:val="00276736"/>
    <w:rsid w:val="00276F4E"/>
    <w:rsid w:val="0027717E"/>
    <w:rsid w:val="0027773D"/>
    <w:rsid w:val="002815FA"/>
    <w:rsid w:val="00281A02"/>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B73BD"/>
    <w:rsid w:val="002C0C4B"/>
    <w:rsid w:val="002C1EEA"/>
    <w:rsid w:val="002C4678"/>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4EEF"/>
    <w:rsid w:val="002E53DE"/>
    <w:rsid w:val="002E5486"/>
    <w:rsid w:val="002E563B"/>
    <w:rsid w:val="002E62D2"/>
    <w:rsid w:val="002E734F"/>
    <w:rsid w:val="002E74AF"/>
    <w:rsid w:val="002E758C"/>
    <w:rsid w:val="002F1038"/>
    <w:rsid w:val="002F22FF"/>
    <w:rsid w:val="002F2D8F"/>
    <w:rsid w:val="002F4B9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27A75"/>
    <w:rsid w:val="003300FC"/>
    <w:rsid w:val="00330187"/>
    <w:rsid w:val="00331C77"/>
    <w:rsid w:val="00331DB6"/>
    <w:rsid w:val="00331E40"/>
    <w:rsid w:val="00331F96"/>
    <w:rsid w:val="00332B55"/>
    <w:rsid w:val="00333147"/>
    <w:rsid w:val="003336B9"/>
    <w:rsid w:val="0033476C"/>
    <w:rsid w:val="00335EA8"/>
    <w:rsid w:val="0033614E"/>
    <w:rsid w:val="003363DD"/>
    <w:rsid w:val="00337810"/>
    <w:rsid w:val="00340361"/>
    <w:rsid w:val="00340795"/>
    <w:rsid w:val="0034111C"/>
    <w:rsid w:val="00341E60"/>
    <w:rsid w:val="0034217F"/>
    <w:rsid w:val="00342AD2"/>
    <w:rsid w:val="00343954"/>
    <w:rsid w:val="003445DB"/>
    <w:rsid w:val="00344D8C"/>
    <w:rsid w:val="00345405"/>
    <w:rsid w:val="00345DDD"/>
    <w:rsid w:val="0034668F"/>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1C03"/>
    <w:rsid w:val="003A495D"/>
    <w:rsid w:val="003A4A40"/>
    <w:rsid w:val="003A4C7C"/>
    <w:rsid w:val="003A5149"/>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D49"/>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6F3E"/>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4002B7"/>
    <w:rsid w:val="00400F31"/>
    <w:rsid w:val="004023BA"/>
    <w:rsid w:val="00406B4D"/>
    <w:rsid w:val="00407C21"/>
    <w:rsid w:val="00410025"/>
    <w:rsid w:val="00412144"/>
    <w:rsid w:val="0041443C"/>
    <w:rsid w:val="0041488F"/>
    <w:rsid w:val="004154F7"/>
    <w:rsid w:val="00415A98"/>
    <w:rsid w:val="00416D44"/>
    <w:rsid w:val="004176FF"/>
    <w:rsid w:val="00417A1E"/>
    <w:rsid w:val="00420523"/>
    <w:rsid w:val="00421A27"/>
    <w:rsid w:val="00421D0A"/>
    <w:rsid w:val="004226C3"/>
    <w:rsid w:val="00422B25"/>
    <w:rsid w:val="004241C5"/>
    <w:rsid w:val="00424FA7"/>
    <w:rsid w:val="00425D2C"/>
    <w:rsid w:val="00426A87"/>
    <w:rsid w:val="00427007"/>
    <w:rsid w:val="004309D8"/>
    <w:rsid w:val="004313D1"/>
    <w:rsid w:val="00432110"/>
    <w:rsid w:val="004328EE"/>
    <w:rsid w:val="00432995"/>
    <w:rsid w:val="00433EBE"/>
    <w:rsid w:val="004343A9"/>
    <w:rsid w:val="00434406"/>
    <w:rsid w:val="0043473A"/>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588A"/>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D20"/>
    <w:rsid w:val="00527FB1"/>
    <w:rsid w:val="00530423"/>
    <w:rsid w:val="0053107E"/>
    <w:rsid w:val="005312CB"/>
    <w:rsid w:val="0053162F"/>
    <w:rsid w:val="00531777"/>
    <w:rsid w:val="0053281C"/>
    <w:rsid w:val="00533114"/>
    <w:rsid w:val="0053311D"/>
    <w:rsid w:val="00533B93"/>
    <w:rsid w:val="005340C9"/>
    <w:rsid w:val="005358B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4DF9"/>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B46"/>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488"/>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076"/>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1DDE"/>
    <w:rsid w:val="005D21B7"/>
    <w:rsid w:val="005D2A77"/>
    <w:rsid w:val="005D2A7C"/>
    <w:rsid w:val="005D2DAD"/>
    <w:rsid w:val="005D4302"/>
    <w:rsid w:val="005D5A20"/>
    <w:rsid w:val="005D786C"/>
    <w:rsid w:val="005E00E5"/>
    <w:rsid w:val="005E0148"/>
    <w:rsid w:val="005E049F"/>
    <w:rsid w:val="005E0BB6"/>
    <w:rsid w:val="005E1306"/>
    <w:rsid w:val="005E3073"/>
    <w:rsid w:val="005E316A"/>
    <w:rsid w:val="005E6F8F"/>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352"/>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5D7D"/>
    <w:rsid w:val="006C6798"/>
    <w:rsid w:val="006C6DF7"/>
    <w:rsid w:val="006D0C12"/>
    <w:rsid w:val="006D0E6B"/>
    <w:rsid w:val="006D2146"/>
    <w:rsid w:val="006D559E"/>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DC8"/>
    <w:rsid w:val="007108D3"/>
    <w:rsid w:val="0071118B"/>
    <w:rsid w:val="007119C4"/>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7315"/>
    <w:rsid w:val="0078007C"/>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521"/>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5E7"/>
    <w:rsid w:val="00824894"/>
    <w:rsid w:val="00825366"/>
    <w:rsid w:val="00825E84"/>
    <w:rsid w:val="00826C7B"/>
    <w:rsid w:val="00826DD9"/>
    <w:rsid w:val="00826E01"/>
    <w:rsid w:val="00827232"/>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BAD"/>
    <w:rsid w:val="00842E0C"/>
    <w:rsid w:val="00843A7A"/>
    <w:rsid w:val="008447F5"/>
    <w:rsid w:val="00846292"/>
    <w:rsid w:val="00846B5F"/>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94E"/>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1328"/>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4F1"/>
    <w:rsid w:val="008A16F9"/>
    <w:rsid w:val="008A1D3E"/>
    <w:rsid w:val="008A3038"/>
    <w:rsid w:val="008A366D"/>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E89"/>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41E0"/>
    <w:rsid w:val="00915B81"/>
    <w:rsid w:val="00915D6B"/>
    <w:rsid w:val="009160DF"/>
    <w:rsid w:val="009162C7"/>
    <w:rsid w:val="00916A61"/>
    <w:rsid w:val="00916EC2"/>
    <w:rsid w:val="00920F82"/>
    <w:rsid w:val="009213BD"/>
    <w:rsid w:val="009230A6"/>
    <w:rsid w:val="00923DEA"/>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46F89"/>
    <w:rsid w:val="0095019A"/>
    <w:rsid w:val="00951DB1"/>
    <w:rsid w:val="0095285B"/>
    <w:rsid w:val="00953FE9"/>
    <w:rsid w:val="009543B7"/>
    <w:rsid w:val="00954417"/>
    <w:rsid w:val="0095481C"/>
    <w:rsid w:val="0095526F"/>
    <w:rsid w:val="009566CE"/>
    <w:rsid w:val="009567E6"/>
    <w:rsid w:val="00956B78"/>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4895"/>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48A"/>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2E9"/>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6C8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FDF"/>
    <w:rsid w:val="009E33D7"/>
    <w:rsid w:val="009E3CD1"/>
    <w:rsid w:val="009E46D4"/>
    <w:rsid w:val="009E5520"/>
    <w:rsid w:val="009E5AF5"/>
    <w:rsid w:val="009E5EB5"/>
    <w:rsid w:val="009E74F0"/>
    <w:rsid w:val="009F0768"/>
    <w:rsid w:val="009F102A"/>
    <w:rsid w:val="009F151C"/>
    <w:rsid w:val="009F251D"/>
    <w:rsid w:val="009F2A19"/>
    <w:rsid w:val="009F2A90"/>
    <w:rsid w:val="009F514E"/>
    <w:rsid w:val="009F7536"/>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4F"/>
    <w:rsid w:val="00A12798"/>
    <w:rsid w:val="00A13A09"/>
    <w:rsid w:val="00A13FF7"/>
    <w:rsid w:val="00A153BE"/>
    <w:rsid w:val="00A15DEE"/>
    <w:rsid w:val="00A16462"/>
    <w:rsid w:val="00A167B5"/>
    <w:rsid w:val="00A16DBE"/>
    <w:rsid w:val="00A179E0"/>
    <w:rsid w:val="00A17C4F"/>
    <w:rsid w:val="00A200D8"/>
    <w:rsid w:val="00A20653"/>
    <w:rsid w:val="00A20A39"/>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5DBC"/>
    <w:rsid w:val="00A36155"/>
    <w:rsid w:val="00A3629E"/>
    <w:rsid w:val="00A365AD"/>
    <w:rsid w:val="00A36729"/>
    <w:rsid w:val="00A373FE"/>
    <w:rsid w:val="00A37437"/>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4F1B"/>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06A"/>
    <w:rsid w:val="00A803BC"/>
    <w:rsid w:val="00A805B6"/>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9B"/>
    <w:rsid w:val="00AC0AB6"/>
    <w:rsid w:val="00AC10AD"/>
    <w:rsid w:val="00AC1E55"/>
    <w:rsid w:val="00AC25A2"/>
    <w:rsid w:val="00AC3D06"/>
    <w:rsid w:val="00AC429F"/>
    <w:rsid w:val="00AC5029"/>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D8E"/>
    <w:rsid w:val="00B12F75"/>
    <w:rsid w:val="00B1302D"/>
    <w:rsid w:val="00B1513F"/>
    <w:rsid w:val="00B15505"/>
    <w:rsid w:val="00B15B89"/>
    <w:rsid w:val="00B16454"/>
    <w:rsid w:val="00B1746F"/>
    <w:rsid w:val="00B17753"/>
    <w:rsid w:val="00B20725"/>
    <w:rsid w:val="00B2087E"/>
    <w:rsid w:val="00B20B11"/>
    <w:rsid w:val="00B20B94"/>
    <w:rsid w:val="00B22ABA"/>
    <w:rsid w:val="00B248D0"/>
    <w:rsid w:val="00B25F73"/>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3A6"/>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45B"/>
    <w:rsid w:val="00B9253A"/>
    <w:rsid w:val="00B92D25"/>
    <w:rsid w:val="00B93008"/>
    <w:rsid w:val="00B9406D"/>
    <w:rsid w:val="00B94BA7"/>
    <w:rsid w:val="00B94E0E"/>
    <w:rsid w:val="00B96413"/>
    <w:rsid w:val="00B97CA3"/>
    <w:rsid w:val="00BA0AE6"/>
    <w:rsid w:val="00BA1913"/>
    <w:rsid w:val="00BA2BC9"/>
    <w:rsid w:val="00BA4641"/>
    <w:rsid w:val="00BA4A54"/>
    <w:rsid w:val="00BA571F"/>
    <w:rsid w:val="00BA76A9"/>
    <w:rsid w:val="00BA7F82"/>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8A"/>
    <w:rsid w:val="00BD5C7A"/>
    <w:rsid w:val="00BD6F77"/>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4DA6"/>
    <w:rsid w:val="00BF6252"/>
    <w:rsid w:val="00BF675A"/>
    <w:rsid w:val="00BF711C"/>
    <w:rsid w:val="00BF748E"/>
    <w:rsid w:val="00BF789B"/>
    <w:rsid w:val="00C001D9"/>
    <w:rsid w:val="00C0180D"/>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32B"/>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66CC0"/>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0A68"/>
    <w:rsid w:val="00CC180A"/>
    <w:rsid w:val="00CC26DB"/>
    <w:rsid w:val="00CC300C"/>
    <w:rsid w:val="00CC35AE"/>
    <w:rsid w:val="00CC3C96"/>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83F"/>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68E"/>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8ED"/>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05F9"/>
    <w:rsid w:val="00D91E12"/>
    <w:rsid w:val="00D92D29"/>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5AE5"/>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4BBB"/>
    <w:rsid w:val="00E65980"/>
    <w:rsid w:val="00E65D15"/>
    <w:rsid w:val="00E66CD8"/>
    <w:rsid w:val="00E67802"/>
    <w:rsid w:val="00E67EE5"/>
    <w:rsid w:val="00E7013A"/>
    <w:rsid w:val="00E72C6B"/>
    <w:rsid w:val="00E72FA6"/>
    <w:rsid w:val="00E73AB7"/>
    <w:rsid w:val="00E74F5D"/>
    <w:rsid w:val="00E75B9A"/>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21C5"/>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0D68"/>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5985"/>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27F7"/>
    <w:rsid w:val="00FA31E7"/>
    <w:rsid w:val="00FA413A"/>
    <w:rsid w:val="00FA4144"/>
    <w:rsid w:val="00FA4DDF"/>
    <w:rsid w:val="00FA5A07"/>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21C0"/>
    <w:rsid w:val="00FC289A"/>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E6F81"/>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148047">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07256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5948275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745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2BDB04D-6D30-47C0-A8CC-7DEDB0FB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516</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Nokia-user</cp:lastModifiedBy>
  <cp:revision>3</cp:revision>
  <cp:lastPrinted>2016-06-20T11:35:00Z</cp:lastPrinted>
  <dcterms:created xsi:type="dcterms:W3CDTF">2019-10-04T11:00:00Z</dcterms:created>
  <dcterms:modified xsi:type="dcterms:W3CDTF">2019-10-04T11:01:00Z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